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4E" w:rsidRDefault="00A57F4E" w:rsidP="003172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A57F4E" w:rsidRPr="0033424B" w:rsidRDefault="00A57F4E" w:rsidP="003172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 xml:space="preserve">Андреевского сельсовета </w:t>
      </w:r>
    </w:p>
    <w:p w:rsidR="00A57F4E" w:rsidRPr="0033424B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A57F4E" w:rsidRPr="0033424B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A57F4E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пятого</w:t>
      </w:r>
      <w:r w:rsidRPr="0033424B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A57F4E" w:rsidRPr="0033424B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7F4E" w:rsidRPr="0033424B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57F4E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четвертая </w:t>
      </w:r>
      <w:r w:rsidRPr="0033424B">
        <w:rPr>
          <w:rFonts w:ascii="Times New Roman" w:hAnsi="Times New Roman" w:cs="Times New Roman"/>
          <w:b/>
          <w:bCs/>
          <w:sz w:val="28"/>
          <w:szCs w:val="28"/>
        </w:rPr>
        <w:t>сессия)</w:t>
      </w:r>
    </w:p>
    <w:p w:rsidR="00A57F4E" w:rsidRPr="0033424B" w:rsidRDefault="00A57F4E" w:rsidP="00317209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317209">
      <w:pPr>
        <w:tabs>
          <w:tab w:val="left" w:pos="120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3424B">
        <w:rPr>
          <w:rFonts w:ascii="Times New Roman" w:hAnsi="Times New Roman" w:cs="Times New Roman"/>
          <w:b/>
          <w:bCs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25 декабря </w:t>
      </w:r>
      <w:r w:rsidRPr="0033424B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3424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33424B">
        <w:rPr>
          <w:rFonts w:ascii="Times New Roman" w:hAnsi="Times New Roman" w:cs="Times New Roman"/>
          <w:b/>
          <w:bCs/>
          <w:sz w:val="28"/>
          <w:szCs w:val="28"/>
        </w:rPr>
        <w:t xml:space="preserve">  №  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</w:p>
    <w:p w:rsidR="00A57F4E" w:rsidRDefault="00A57F4E" w:rsidP="00317209">
      <w:pPr>
        <w:tabs>
          <w:tab w:val="left" w:pos="120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57F4E" w:rsidRDefault="00A57F4E" w:rsidP="00317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бюджете</w:t>
      </w:r>
      <w:r w:rsidRPr="0033424B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A57F4E" w:rsidRDefault="00A57F4E" w:rsidP="00317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3424B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3424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</w:p>
    <w:p w:rsidR="00A57F4E" w:rsidRDefault="00A57F4E" w:rsidP="00317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24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3424B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3424B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7F4E" w:rsidRPr="0033424B" w:rsidRDefault="00A57F4E" w:rsidP="00317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371011">
      <w:pPr>
        <w:tabs>
          <w:tab w:val="left" w:pos="1209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4B">
        <w:rPr>
          <w:rFonts w:ascii="Times New Roman" w:hAnsi="Times New Roman" w:cs="Times New Roman"/>
          <w:sz w:val="28"/>
          <w:szCs w:val="28"/>
        </w:rPr>
        <w:t xml:space="preserve">       Руководствуясь Бюджетным кодексом Российской Федерации, федеральными законами «Об общих принципах организации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 74 «Об утверждении Указаний о порядке применения бюджетной классификации Российской Федерации», Положением о бюджетном процессе и бюджетном устройстве в Андреевском сельсовете, Совет депутатов</w:t>
      </w:r>
    </w:p>
    <w:p w:rsidR="00A57F4E" w:rsidRDefault="00A57F4E" w:rsidP="00371011">
      <w:pPr>
        <w:tabs>
          <w:tab w:val="left" w:pos="1209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  <w:bookmarkStart w:id="0" w:name="Par16"/>
      <w:bookmarkEnd w:id="0"/>
    </w:p>
    <w:p w:rsidR="00A57F4E" w:rsidRDefault="00A57F4E" w:rsidP="00371011">
      <w:pPr>
        <w:tabs>
          <w:tab w:val="left" w:pos="1209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1. 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             сельсовета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>– бюджет поселения</w:t>
      </w:r>
      <w:r w:rsidRPr="00630D45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57F4E" w:rsidRPr="00630D45" w:rsidRDefault="00A57F4E" w:rsidP="00371011">
      <w:pPr>
        <w:tabs>
          <w:tab w:val="left" w:pos="1209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бюджета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13056970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5A3B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Pr="00630D45">
        <w:rPr>
          <w:rFonts w:ascii="Times New Roman" w:hAnsi="Times New Roman" w:cs="Times New Roman"/>
          <w:sz w:val="28"/>
          <w:szCs w:val="28"/>
        </w:rPr>
        <w:t>, в том числе 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11251970 </w:t>
      </w:r>
      <w:r w:rsidRPr="00A75A3B">
        <w:rPr>
          <w:rFonts w:ascii="Times New Roman" w:hAnsi="Times New Roman" w:cs="Times New Roman"/>
          <w:sz w:val="28"/>
          <w:szCs w:val="28"/>
        </w:rPr>
        <w:t>рублей;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2)</w:t>
      </w:r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 w:cs="Times New Roman"/>
          <w:sz w:val="28"/>
          <w:szCs w:val="28"/>
        </w:rPr>
        <w:t>бюджета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13056970 </w:t>
      </w:r>
      <w:r w:rsidRPr="00A75A3B">
        <w:rPr>
          <w:rFonts w:ascii="Times New Roman" w:hAnsi="Times New Roman" w:cs="Times New Roman"/>
          <w:sz w:val="28"/>
          <w:szCs w:val="28"/>
        </w:rPr>
        <w:t>рублей</w:t>
      </w:r>
      <w:r w:rsidRPr="00630D45">
        <w:rPr>
          <w:rFonts w:ascii="Times New Roman" w:hAnsi="Times New Roman" w:cs="Times New Roman"/>
          <w:sz w:val="28"/>
          <w:szCs w:val="28"/>
        </w:rPr>
        <w:t>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бюджета поселения на 2016 год в сумме 0,00 рублей.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2.</w:t>
      </w:r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</w:t>
      </w:r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30D4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6404700 </w:t>
      </w:r>
      <w:r w:rsidRPr="00A75A3B">
        <w:rPr>
          <w:rFonts w:ascii="Times New Roman" w:hAnsi="Times New Roman" w:cs="Times New Roman"/>
          <w:sz w:val="28"/>
          <w:szCs w:val="28"/>
        </w:rPr>
        <w:t>рублей</w:t>
      </w:r>
      <w:r w:rsidRPr="00630D45">
        <w:rPr>
          <w:rFonts w:ascii="Times New Roman" w:hAnsi="Times New Roman" w:cs="Times New Roman"/>
          <w:sz w:val="28"/>
          <w:szCs w:val="28"/>
        </w:rPr>
        <w:t>, в том числе 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2336500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>рублей</w:t>
      </w:r>
      <w:r w:rsidRPr="00630D45">
        <w:rPr>
          <w:rFonts w:ascii="Times New Roman" w:hAnsi="Times New Roman" w:cs="Times New Roman"/>
          <w:sz w:val="28"/>
          <w:szCs w:val="28"/>
        </w:rPr>
        <w:t>, 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6468700 </w:t>
      </w:r>
      <w:r w:rsidRPr="00A75A3B">
        <w:rPr>
          <w:rFonts w:ascii="Times New Roman" w:hAnsi="Times New Roman" w:cs="Times New Roman"/>
          <w:sz w:val="28"/>
          <w:szCs w:val="28"/>
        </w:rPr>
        <w:t>рублей</w:t>
      </w:r>
      <w:r w:rsidRPr="00630D45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2295100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>рублей;</w:t>
      </w:r>
    </w:p>
    <w:p w:rsidR="00A57F4E" w:rsidRPr="00A75A3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2)</w:t>
      </w:r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30D4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>
        <w:rPr>
          <w:rFonts w:ascii="Times New Roman" w:hAnsi="Times New Roman" w:cs="Times New Roman"/>
          <w:sz w:val="28"/>
          <w:szCs w:val="28"/>
        </w:rPr>
        <w:t xml:space="preserve">6404700 </w:t>
      </w:r>
      <w:r w:rsidRPr="00A75A3B">
        <w:rPr>
          <w:rFonts w:ascii="Times New Roman" w:hAnsi="Times New Roman" w:cs="Times New Roman"/>
          <w:sz w:val="28"/>
          <w:szCs w:val="28"/>
        </w:rPr>
        <w:t>рублей</w:t>
      </w:r>
      <w:r w:rsidRPr="00630D45">
        <w:rPr>
          <w:rFonts w:ascii="Times New Roman" w:hAnsi="Times New Roman" w:cs="Times New Roman"/>
          <w:sz w:val="28"/>
          <w:szCs w:val="28"/>
        </w:rPr>
        <w:t>,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6468700 </w:t>
      </w:r>
      <w:r w:rsidRPr="00A75A3B">
        <w:rPr>
          <w:rFonts w:ascii="Times New Roman" w:hAnsi="Times New Roman" w:cs="Times New Roman"/>
          <w:sz w:val="28"/>
          <w:szCs w:val="28"/>
        </w:rPr>
        <w:t>рублей;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A3B">
        <w:rPr>
          <w:rFonts w:ascii="Times New Roman" w:hAnsi="Times New Roman" w:cs="Times New Roman"/>
          <w:sz w:val="28"/>
          <w:szCs w:val="28"/>
        </w:rPr>
        <w:t>3)</w:t>
      </w:r>
      <w:r w:rsidRPr="00A75A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5A3B">
        <w:rPr>
          <w:rFonts w:ascii="Times New Roman" w:hAnsi="Times New Roman" w:cs="Times New Roman"/>
          <w:sz w:val="28"/>
          <w:szCs w:val="28"/>
        </w:rPr>
        <w:t>дефицит бюджета поселения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75A3B">
        <w:rPr>
          <w:rFonts w:ascii="Times New Roman" w:hAnsi="Times New Roman" w:cs="Times New Roman"/>
          <w:sz w:val="28"/>
          <w:szCs w:val="28"/>
        </w:rPr>
        <w:t xml:space="preserve"> рублей, дефицит  бюджета поселения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A75A3B">
        <w:rPr>
          <w:rFonts w:ascii="Times New Roman" w:hAnsi="Times New Roman" w:cs="Times New Roman"/>
          <w:sz w:val="28"/>
          <w:szCs w:val="28"/>
        </w:rPr>
        <w:t>рублей.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Pr="00630D45">
        <w:rPr>
          <w:rFonts w:ascii="Times New Roman" w:hAnsi="Times New Roman" w:cs="Times New Roman"/>
          <w:sz w:val="28"/>
          <w:szCs w:val="28"/>
        </w:rPr>
        <w:t xml:space="preserve">. Установить </w:t>
      </w:r>
      <w:hyperlink r:id="rId7" w:history="1">
        <w:r w:rsidRPr="00630D4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A75A3B">
        <w:rPr>
          <w:rFonts w:ascii="Times New Roman" w:hAnsi="Times New Roman" w:cs="Times New Roman"/>
          <w:sz w:val="28"/>
          <w:szCs w:val="28"/>
        </w:rPr>
        <w:t>приложению 1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 </w:t>
      </w:r>
      <w:hyperlink r:id="rId8" w:history="1">
        <w:r w:rsidRPr="00630D4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30D45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2) </w:t>
      </w:r>
      <w:hyperlink r:id="rId9" w:history="1">
        <w:r w:rsidRPr="00630D4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30D45">
        <w:rPr>
          <w:rFonts w:ascii="Times New Roman" w:hAnsi="Times New Roman" w:cs="Times New Roman"/>
          <w:sz w:val="28"/>
          <w:szCs w:val="28"/>
        </w:rPr>
        <w:t xml:space="preserve">. Установить </w:t>
      </w:r>
      <w:hyperlink r:id="rId10" w:history="1">
        <w:r w:rsidRPr="00630D4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30D4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A75A3B">
        <w:rPr>
          <w:rFonts w:ascii="Times New Roman" w:hAnsi="Times New Roman" w:cs="Times New Roman"/>
          <w:sz w:val="28"/>
          <w:szCs w:val="28"/>
        </w:rPr>
        <w:t>приложению 2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630D45">
        <w:rPr>
          <w:rFonts w:ascii="Times New Roman" w:hAnsi="Times New Roman" w:cs="Times New Roman"/>
          <w:sz w:val="28"/>
          <w:szCs w:val="28"/>
        </w:rPr>
        <w:t>. Установить, что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30D4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1" w:history="1">
        <w:r w:rsidRPr="00630D45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>. Установить, что унитарные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имущества </w:t>
      </w:r>
      <w:r>
        <w:rPr>
          <w:rFonts w:ascii="Times New Roman" w:hAnsi="Times New Roman" w:cs="Times New Roman"/>
          <w:sz w:val="28"/>
          <w:szCs w:val="28"/>
        </w:rPr>
        <w:t xml:space="preserve">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 перечисления в бюджет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 размере 20% прибыли, остающейся после уплаты налогов и иных обязательных платежей. Перечисления части прибыли в бюджет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30D45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Pr="00630D45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бюджетами муниципальных образований Новосибирской области в случае, если они не установлены Бюджетным </w:t>
      </w:r>
      <w:hyperlink r:id="rId13" w:history="1">
        <w:r w:rsidRPr="00630D4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 согласно </w:t>
      </w:r>
      <w:r w:rsidRPr="00A75A3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7"/>
      <w:bookmarkStart w:id="4" w:name="Par51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8.</w:t>
      </w:r>
      <w:r w:rsidRPr="00630D45">
        <w:rPr>
          <w:rFonts w:ascii="Times New Roman" w:hAnsi="Times New Roman" w:cs="Times New Roman"/>
          <w:sz w:val="28"/>
          <w:szCs w:val="28"/>
        </w:rPr>
        <w:t xml:space="preserve"> Установить в пределах общего объема расходов, установленного </w:t>
      </w:r>
      <w:hyperlink w:anchor="Par16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630D45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30D45">
        <w:rPr>
          <w:rFonts w:ascii="Times New Roman" w:hAnsi="Times New Roman" w:cs="Times New Roman"/>
          <w:sz w:val="28"/>
          <w:szCs w:val="28"/>
        </w:rPr>
        <w:t>, распределение бюджетных ассигнований 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30D45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Pr="00630D45">
        <w:rPr>
          <w:rFonts w:ascii="Times New Roman" w:hAnsi="Times New Roman" w:cs="Times New Roman"/>
          <w:sz w:val="28"/>
          <w:szCs w:val="28"/>
        </w:rPr>
        <w:t>:</w:t>
      </w:r>
    </w:p>
    <w:p w:rsidR="00A57F4E" w:rsidRPr="00A75A3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 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ar4485" w:history="1">
        <w:r w:rsidRPr="00A75A3B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A75A3B">
        <w:rPr>
          <w:rFonts w:ascii="Times New Roman" w:hAnsi="Times New Roman" w:cs="Times New Roman"/>
          <w:sz w:val="28"/>
          <w:szCs w:val="28"/>
        </w:rPr>
        <w:t xml:space="preserve"> приложения 4 к настоящему решению;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A3B">
        <w:rPr>
          <w:rFonts w:ascii="Times New Roman" w:hAnsi="Times New Roman" w:cs="Times New Roman"/>
          <w:sz w:val="28"/>
          <w:szCs w:val="28"/>
        </w:rPr>
        <w:t>2) 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5A3B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ar15401" w:history="1">
        <w:r w:rsidRPr="00A75A3B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A75A3B">
        <w:rPr>
          <w:rFonts w:ascii="Times New Roman" w:hAnsi="Times New Roman" w:cs="Times New Roman"/>
          <w:sz w:val="28"/>
          <w:szCs w:val="28"/>
        </w:rPr>
        <w:t xml:space="preserve"> приложения 4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30D45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:</w:t>
      </w:r>
    </w:p>
    <w:p w:rsidR="00A57F4E" w:rsidRPr="00A75A3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ar24636" w:history="1">
        <w:r w:rsidRPr="00630D45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>приложения 5 к настоящему решению;</w:t>
      </w:r>
    </w:p>
    <w:p w:rsidR="00A57F4E" w:rsidRPr="00E43F88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A3B">
        <w:rPr>
          <w:rFonts w:ascii="Times New Roman" w:hAnsi="Times New Roman" w:cs="Times New Roman"/>
          <w:sz w:val="28"/>
          <w:szCs w:val="28"/>
        </w:rPr>
        <w:t>2)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5A3B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ar38447" w:history="1">
        <w:r w:rsidRPr="00A75A3B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A75A3B">
        <w:rPr>
          <w:rFonts w:ascii="Times New Roman" w:hAnsi="Times New Roman" w:cs="Times New Roman"/>
          <w:sz w:val="28"/>
          <w:szCs w:val="28"/>
        </w:rPr>
        <w:t xml:space="preserve"> приложения 5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 xml:space="preserve">Субсидии, в том числе гранты в форме субсидий юридическим лицам, индивидуальным предпринимателям и физическим лицам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и на 201</w:t>
      </w:r>
      <w:r>
        <w:rPr>
          <w:rFonts w:ascii="Times New Roman" w:hAnsi="Times New Roman" w:cs="Times New Roman"/>
          <w:sz w:val="28"/>
          <w:szCs w:val="28"/>
        </w:rPr>
        <w:t>7 -</w:t>
      </w:r>
      <w:r w:rsidRPr="00630D4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</w:t>
      </w:r>
      <w:hyperlink w:anchor="Par24631" w:history="1">
        <w:r w:rsidRPr="00630D4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 Андреевского  сельсовета 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>Установить, что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>
        <w:rPr>
          <w:rFonts w:ascii="Times New Roman" w:hAnsi="Times New Roman" w:cs="Times New Roman"/>
          <w:sz w:val="28"/>
          <w:szCs w:val="28"/>
        </w:rPr>
        <w:t>муниципальные услуги</w:t>
      </w:r>
      <w:r w:rsidRPr="00630D45">
        <w:rPr>
          <w:rFonts w:ascii="Times New Roman" w:hAnsi="Times New Roman" w:cs="Times New Roman"/>
          <w:sz w:val="28"/>
          <w:szCs w:val="28"/>
        </w:rPr>
        <w:t xml:space="preserve"> (выполняются работы) в соответствии с перечнем и объемом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услуг (работ)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 нормативами финансовых затрат (стоимостью)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30D45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>
        <w:rPr>
          <w:rFonts w:ascii="Times New Roman" w:hAnsi="Times New Roman" w:cs="Times New Roman"/>
          <w:sz w:val="28"/>
          <w:szCs w:val="28"/>
        </w:rPr>
        <w:t>администрацией Андреевского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области.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30D45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 заданием</w:t>
      </w:r>
      <w:r w:rsidRPr="00630D45">
        <w:rPr>
          <w:rFonts w:ascii="Times New Roman" w:hAnsi="Times New Roman" w:cs="Times New Roman"/>
          <w:sz w:val="28"/>
          <w:szCs w:val="28"/>
        </w:rPr>
        <w:t xml:space="preserve">, сформированным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Андреевского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  <w:bookmarkStart w:id="5" w:name="Par76"/>
      <w:bookmarkEnd w:id="5"/>
      <w:r w:rsidRPr="00630D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D45">
        <w:rPr>
          <w:rFonts w:ascii="Times New Roman" w:hAnsi="Times New Roman" w:cs="Times New Roman"/>
          <w:sz w:val="28"/>
          <w:szCs w:val="28"/>
        </w:rPr>
        <w:t xml:space="preserve">Заключение и оплата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казенными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(муниципальных контрактов)</w:t>
      </w:r>
      <w:r w:rsidRPr="00630D45">
        <w:rPr>
          <w:rFonts w:ascii="Times New Roman" w:hAnsi="Times New Roman" w:cs="Times New Roman"/>
          <w:sz w:val="28"/>
          <w:szCs w:val="28"/>
        </w:rPr>
        <w:t>, исполнение которых осуществляется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,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630D45">
        <w:rPr>
          <w:rFonts w:ascii="Times New Roman" w:hAnsi="Times New Roman" w:cs="Times New Roman"/>
          <w:sz w:val="28"/>
          <w:szCs w:val="28"/>
        </w:rPr>
        <w:t xml:space="preserve">. Установить, что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власти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         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муниципальные</w:t>
      </w:r>
      <w:r w:rsidRPr="00630D45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>Новосибирской области,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контрактов) на поставку товаров (работ, услуг), а также по договорам аренды вправе предусматривать авансовые платежи: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30D45">
        <w:rPr>
          <w:rFonts w:ascii="Times New Roman" w:hAnsi="Times New Roman" w:cs="Times New Roman"/>
          <w:sz w:val="28"/>
          <w:szCs w:val="28"/>
        </w:rPr>
        <w:t xml:space="preserve">контракта) </w:t>
      </w:r>
      <w:r w:rsidRPr="002F436D"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б) о подписке на печатные издания и об их приобретении;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контракта)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30D45">
        <w:rPr>
          <w:rFonts w:ascii="Times New Roman" w:hAnsi="Times New Roman" w:cs="Times New Roman"/>
          <w:sz w:val="28"/>
          <w:szCs w:val="28"/>
        </w:rPr>
        <w:t xml:space="preserve">контракта)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по распоряжению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4D79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143D11">
        <w:rPr>
          <w:rFonts w:ascii="Times New Roman" w:hAnsi="Times New Roman" w:cs="Times New Roman"/>
          <w:sz w:val="28"/>
          <w:szCs w:val="28"/>
        </w:rPr>
        <w:t xml:space="preserve"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 лицевом счете, доходы, полученные от указанной деятельности, должны поступать в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3D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43D11">
        <w:rPr>
          <w:rFonts w:ascii="Times New Roman" w:hAnsi="Times New Roman" w:cs="Times New Roman"/>
          <w:sz w:val="28"/>
          <w:szCs w:val="28"/>
        </w:rPr>
        <w:t>азенно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3D11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 не имеет право</w:t>
      </w:r>
      <w:r w:rsidRPr="00143D11">
        <w:rPr>
          <w:rFonts w:ascii="Times New Roman" w:hAnsi="Times New Roman" w:cs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F4E" w:rsidRDefault="00A57F4E" w:rsidP="004D79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A40FB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15</w:t>
      </w:r>
      <w:r w:rsidRPr="00630D45">
        <w:rPr>
          <w:rFonts w:ascii="Times New Roman" w:hAnsi="Times New Roman" w:cs="Times New Roman"/>
          <w:sz w:val="28"/>
          <w:szCs w:val="28"/>
        </w:rPr>
        <w:t>. 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Установить, что доля софинансирования инвестиционных проектов из бюджет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5% от ежегодных объемов финансирования начиная с 1 января 2008 года до достижения суммарной стоимости финансирования инвестиционного проекта в пределах 20 000,0 тыс. рублей, свыше этой суммы доля софинансирования из бюджет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1% от объема финансирования инвестиционного проекта, если иное не предусмотрено</w:t>
      </w:r>
      <w:r w:rsidRPr="00D438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нормативными правовыми актами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Баганского района,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нормативными правовыми актами Новосибирской области, нормативными правовыми актами Российской Федерации или соглашениями с </w:t>
      </w:r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администрацией Баганского района.</w:t>
      </w:r>
    </w:p>
    <w:p w:rsidR="00A57F4E" w:rsidRPr="00630D45" w:rsidRDefault="00A57F4E" w:rsidP="00A40FB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244"/>
      <w:bookmarkEnd w:id="7"/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630D45">
        <w:rPr>
          <w:rFonts w:ascii="Times New Roman" w:hAnsi="Times New Roman" w:cs="Times New Roman"/>
          <w:sz w:val="28"/>
          <w:szCs w:val="28"/>
        </w:rPr>
        <w:t>Установить, что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софинансирования расходов, осуществляемых за счет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630D45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нормативами софинансирования расходов, установленными нормативными правовыми актами Правительства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области,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630D45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>администрацией Андреевского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 w:cs="Times New Roman"/>
          <w:sz w:val="28"/>
          <w:szCs w:val="28"/>
        </w:rPr>
        <w:t>администрацией Баганского района Новосибирской области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30D45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630D45">
        <w:rPr>
          <w:rFonts w:ascii="Times New Roman" w:hAnsi="Times New Roman" w:cs="Times New Roman"/>
          <w:sz w:val="28"/>
          <w:szCs w:val="28"/>
        </w:rPr>
        <w:t xml:space="preserve">бюджета на соответствующие цели, если иное не предусмотрено федеральными законами, нормативными правовыми актами Правительства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области, областных</w:t>
      </w:r>
      <w:r w:rsidRPr="00630D45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 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 xml:space="preserve">Новосибирской области с </w:t>
      </w:r>
      <w:r>
        <w:rPr>
          <w:rFonts w:ascii="Times New Roman" w:hAnsi="Times New Roman" w:cs="Times New Roman"/>
          <w:sz w:val="28"/>
          <w:szCs w:val="28"/>
        </w:rPr>
        <w:t>администрацией Баганского района Новосибирской области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270"/>
      <w:bookmarkEnd w:id="8"/>
      <w:r>
        <w:rPr>
          <w:rFonts w:ascii="Times New Roman" w:hAnsi="Times New Roman" w:cs="Times New Roman"/>
          <w:sz w:val="28"/>
          <w:szCs w:val="28"/>
        </w:rPr>
        <w:t>17</w:t>
      </w:r>
      <w:r w:rsidRPr="00630D45">
        <w:rPr>
          <w:rFonts w:ascii="Times New Roman" w:hAnsi="Times New Roman" w:cs="Times New Roman"/>
          <w:sz w:val="28"/>
          <w:szCs w:val="28"/>
        </w:rPr>
        <w:t xml:space="preserve">. Утвердить перечень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30D45">
        <w:rPr>
          <w:rFonts w:ascii="Times New Roman" w:hAnsi="Times New Roman" w:cs="Times New Roman"/>
          <w:sz w:val="28"/>
          <w:szCs w:val="28"/>
        </w:rPr>
        <w:t xml:space="preserve">программ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   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</w:rPr>
        <w:t>Новосибирской области, предусмотренных к финансированию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:</w:t>
      </w:r>
    </w:p>
    <w:p w:rsidR="00A57F4E" w:rsidRPr="00960C9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 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w:anchor="Par62943" w:history="1">
        <w:r w:rsidRPr="00960C9B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960C9B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960C9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C9B">
        <w:rPr>
          <w:rFonts w:ascii="Times New Roman" w:hAnsi="Times New Roman" w:cs="Times New Roman"/>
          <w:sz w:val="28"/>
          <w:szCs w:val="28"/>
        </w:rPr>
        <w:t>2) 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60C9B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60C9B">
        <w:rPr>
          <w:rFonts w:ascii="Times New Roman" w:hAnsi="Times New Roman" w:cs="Times New Roman"/>
          <w:sz w:val="28"/>
          <w:szCs w:val="28"/>
        </w:rPr>
        <w:t xml:space="preserve"> годах согласно </w:t>
      </w:r>
      <w:hyperlink w:anchor="Par63618" w:history="1">
        <w:r w:rsidRPr="00960C9B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960C9B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960C9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630D45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 администрации Андреевского        сельсовета Баганского района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Новосибирской области не включенные в перечень, финансированию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годах не подлежат.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80"/>
      <w:bookmarkStart w:id="10" w:name="Par286"/>
      <w:bookmarkStart w:id="11" w:name="Par294"/>
      <w:bookmarkEnd w:id="9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630D45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: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1) 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ar66714" w:history="1">
        <w:r w:rsidRPr="00630D45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;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2) 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ar66898" w:history="1">
        <w:r w:rsidRPr="00630D45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Установить предельный объем резервного фонда бюджета поселения на 2016 год в сумме 27,0 тыс.рублей, на 2017 год в сумме 27,0 тыс.рублей и на 2018 год – 27,0 тыс.рублей.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bookmarkStart w:id="12" w:name="Par300"/>
      <w:bookmarkStart w:id="13" w:name="Par304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D45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бюджета поселения: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ar67080" w:history="1">
        <w:r w:rsidRPr="00A75A3B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A75A3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630D45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30D4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30D4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ar67107" w:history="1">
        <w:r w:rsidRPr="00630D45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30D4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bookmarkStart w:id="14" w:name="Par308"/>
      <w:bookmarkEnd w:id="14"/>
      <w:r w:rsidRPr="00630D45">
        <w:rPr>
          <w:rFonts w:ascii="Times New Roman" w:hAnsi="Times New Roman" w:cs="Times New Roman"/>
          <w:sz w:val="28"/>
          <w:szCs w:val="28"/>
        </w:rPr>
        <w:t xml:space="preserve"> 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бюджета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A75A3B">
        <w:rPr>
          <w:rFonts w:ascii="Times New Roman" w:hAnsi="Times New Roman" w:cs="Times New Roman"/>
          <w:sz w:val="28"/>
          <w:szCs w:val="28"/>
        </w:rPr>
        <w:t>сумме 1099350 рублей, на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года в сумме 1139550 рублей, и на 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года в сумме 1005300 рублей.</w:t>
      </w:r>
    </w:p>
    <w:p w:rsidR="00A57F4E" w:rsidRPr="00A75A3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A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5A3B">
        <w:rPr>
          <w:rFonts w:ascii="Times New Roman" w:hAnsi="Times New Roman" w:cs="Times New Roman"/>
          <w:sz w:val="28"/>
          <w:szCs w:val="28"/>
        </w:rPr>
        <w:t>. Установить предельный объем муниципального внутреннего долга бюджета поселения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1099350 рублей,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1139550  рублей 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1005300 рублей.</w:t>
      </w:r>
    </w:p>
    <w:p w:rsidR="00A57F4E" w:rsidRPr="00A75A3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A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75A3B">
        <w:rPr>
          <w:rFonts w:ascii="Times New Roman" w:hAnsi="Times New Roman" w:cs="Times New Roman"/>
          <w:sz w:val="28"/>
          <w:szCs w:val="28"/>
        </w:rPr>
        <w:t>. Установить предельный объем расходов бюджета поселения на обслуживание муниципального внутреннего долга бюджета поселения 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1460610 рублей,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1991115 рублей 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 в сумме 1841115 рублей.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Цели, условия и порядок распределения средств из дорожного фонда Андреевского сельсовета Баганского района Новосибирской области устанавливаются в соответствии с Положением «Об условиях и порядке формирования и использования бюджетных ассигнований муниципального дорожного фонда Андреевского сельсовета Баганского района Новосибирской области» согласно приложения 9 к настоящему Решению.</w:t>
      </w:r>
    </w:p>
    <w:p w:rsidR="00A57F4E" w:rsidRPr="00A75A3B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14"/>
      <w:bookmarkStart w:id="16" w:name="Par320"/>
      <w:bookmarkStart w:id="17" w:name="Par328"/>
      <w:bookmarkEnd w:id="15"/>
      <w:bookmarkEnd w:id="16"/>
      <w:bookmarkEnd w:id="17"/>
      <w:r w:rsidRPr="00A75A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5A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A3B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5A3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полученных из областного бюдже</w:t>
      </w:r>
      <w:r w:rsidRPr="00630D45">
        <w:rPr>
          <w:rFonts w:ascii="Times New Roman" w:hAnsi="Times New Roman" w:cs="Times New Roman"/>
          <w:sz w:val="28"/>
          <w:szCs w:val="28"/>
        </w:rPr>
        <w:t>та бюджет</w:t>
      </w:r>
      <w:r>
        <w:rPr>
          <w:rFonts w:ascii="Times New Roman" w:hAnsi="Times New Roman" w:cs="Times New Roman"/>
          <w:sz w:val="28"/>
          <w:szCs w:val="28"/>
        </w:rPr>
        <w:t>ом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подлежат возврату в доход областного бюджета.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>
        <w:rPr>
          <w:rFonts w:ascii="Times New Roman" w:hAnsi="Times New Roman" w:cs="Times New Roman"/>
          <w:sz w:val="28"/>
          <w:szCs w:val="28"/>
        </w:rPr>
        <w:t>бюджетом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из областного бюджета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 в доход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D45">
        <w:rPr>
          <w:rFonts w:ascii="Times New Roman" w:hAnsi="Times New Roman" w:cs="Times New Roman"/>
          <w:sz w:val="28"/>
          <w:szCs w:val="28"/>
        </w:rPr>
        <w:t>В случае, если неиспользованный остаток межбюджетных трансфертов, полученных бюджет</w:t>
      </w:r>
      <w:r>
        <w:rPr>
          <w:rFonts w:ascii="Times New Roman" w:hAnsi="Times New Roman" w:cs="Times New Roman"/>
          <w:sz w:val="28"/>
          <w:szCs w:val="28"/>
        </w:rPr>
        <w:t>ом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из областного бюджета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бюджета, указанные средства подлежат взысканию в соответствии с </w:t>
      </w:r>
      <w:hyperlink r:id="rId14" w:history="1">
        <w:r w:rsidRPr="00630D45">
          <w:rPr>
            <w:rFonts w:ascii="Times New Roman" w:hAnsi="Times New Roman" w:cs="Times New Roman"/>
            <w:sz w:val="28"/>
            <w:szCs w:val="28"/>
          </w:rPr>
          <w:t>Общими требованиями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bookmarkStart w:id="18" w:name="Par334"/>
      <w:bookmarkEnd w:id="1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D45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года остатки целевых средств, поступивших из федерального бюджета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, подлежат возврату в доход федерального бюджета в соответствии с </w:t>
      </w:r>
      <w:hyperlink r:id="rId15" w:history="1">
        <w:r w:rsidRPr="00630D4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бюджета, утвержденным приказом Министерства финансов Российской Федерации от 11 июня 2009 года № 51н.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630D45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контрактов оплате в отчетном финансовом году, могут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направляться на увеличение бюджетных ассигнований на указанные цели в случае принятия </w:t>
      </w:r>
      <w:bookmarkStart w:id="19" w:name="Par338"/>
      <w:bookmarkStart w:id="20" w:name="Par348"/>
      <w:bookmarkEnd w:id="19"/>
      <w:bookmarkEnd w:id="2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Андреевского сельсовета Баганского района Новосибирской области </w:t>
      </w:r>
      <w:r w:rsidRPr="007434AF">
        <w:rPr>
          <w:rFonts w:ascii="Times New Roman" w:hAnsi="Times New Roman" w:cs="Times New Roman"/>
          <w:sz w:val="28"/>
          <w:szCs w:val="28"/>
          <w:lang w:eastAsia="ru-RU"/>
        </w:rPr>
        <w:t>соответствующего решения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7F4E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630D45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16" w:history="1">
        <w:r w:rsidRPr="00630D45">
          <w:rPr>
            <w:rFonts w:ascii="Times New Roman" w:hAnsi="Times New Roman" w:cs="Times New Roman"/>
            <w:sz w:val="28"/>
            <w:szCs w:val="28"/>
          </w:rPr>
          <w:t>пунктом 3 статьи 217</w:t>
        </w:r>
      </w:hyperlink>
      <w:r w:rsidRPr="00630D4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>: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30D4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видами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0D45">
        <w:rPr>
          <w:rFonts w:ascii="Times New Roman" w:hAnsi="Times New Roman" w:cs="Times New Roman"/>
          <w:sz w:val="28"/>
          <w:szCs w:val="28"/>
        </w:rPr>
        <w:t>, предусмотренных главным распорядител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30D45">
        <w:rPr>
          <w:rFonts w:ascii="Times New Roman" w:hAnsi="Times New Roman" w:cs="Times New Roman"/>
          <w:sz w:val="28"/>
          <w:szCs w:val="28"/>
        </w:rPr>
        <w:t xml:space="preserve"> бюджетных средств бюджета на предоставление субсидий на конкурсной основе (грантов) физическим и юридическим лицам;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30D45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30D45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A57F4E" w:rsidRPr="00630D45" w:rsidRDefault="00A57F4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630D45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A57F4E" w:rsidRPr="00630D45" w:rsidRDefault="00A57F4E" w:rsidP="005045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перераспределение бюджетных ассигнований,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областного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областного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законодательства;</w:t>
      </w:r>
    </w:p>
    <w:p w:rsidR="00A57F4E" w:rsidRPr="00630D45" w:rsidRDefault="00A57F4E" w:rsidP="00B51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 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для уплаты штрафов (в том числе административных), пеней (в том числе за несвоевременную уплату налогов и сборов);</w:t>
      </w:r>
    </w:p>
    <w:p w:rsidR="00A57F4E" w:rsidRPr="00630D45" w:rsidRDefault="00A57F4E" w:rsidP="00B51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для содержания имущества, находившегося в оперативном управлении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Андреевского сельсовета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Баганского района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и казенных предприятий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Андреевского сельсовета Баганского района 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области, изъятого в казну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57F4E" w:rsidRPr="00630D45" w:rsidRDefault="00A57F4E" w:rsidP="00B51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  <w:lang w:eastAsia="ru-RU"/>
        </w:rPr>
        <w:t>, включая увеличение по межбюджетным трансфертам,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 целях погашения кредиторской задолженности, о</w:t>
      </w:r>
      <w:r w:rsidRPr="00630D45">
        <w:rPr>
          <w:rFonts w:ascii="Times New Roman" w:hAnsi="Times New Roman" w:cs="Times New Roman"/>
          <w:sz w:val="28"/>
          <w:szCs w:val="28"/>
          <w:lang w:eastAsia="ru-RU"/>
        </w:rPr>
        <w:t>бразовавшейся в отчетном финансовом году;</w:t>
      </w:r>
    </w:p>
    <w:p w:rsidR="00A57F4E" w:rsidRDefault="00A57F4E" w:rsidP="00E44D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8) </w:t>
      </w:r>
      <w:r w:rsidRPr="00630D45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630D45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субсидий, субвенций, иных межбюджетных трансфертов, предоставленных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630D45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или от физических и юридических лиц</w:t>
      </w:r>
      <w:r w:rsidRPr="00630D45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30D45">
        <w:rPr>
          <w:rFonts w:ascii="Times New Roman" w:hAnsi="Times New Roman" w:cs="Times New Roman"/>
          <w:sz w:val="28"/>
          <w:szCs w:val="28"/>
        </w:rPr>
        <w:t xml:space="preserve">,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решением</w:t>
      </w:r>
      <w:r w:rsidRPr="00630D45">
        <w:rPr>
          <w:rFonts w:ascii="Times New Roman" w:hAnsi="Times New Roman" w:cs="Times New Roman"/>
          <w:sz w:val="28"/>
          <w:szCs w:val="28"/>
        </w:rPr>
        <w:t>.</w:t>
      </w:r>
    </w:p>
    <w:p w:rsidR="00A57F4E" w:rsidRPr="00630D45" w:rsidRDefault="00A57F4E" w:rsidP="00E44D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57F4E" w:rsidRPr="008646AF" w:rsidRDefault="00A57F4E" w:rsidP="008646AF">
      <w:pPr>
        <w:shd w:val="clear" w:color="auto" w:fill="FFFFFF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30</w:t>
      </w:r>
      <w:r w:rsidRPr="008646AF">
        <w:rPr>
          <w:rFonts w:ascii="Times New Roman" w:hAnsi="Times New Roman" w:cs="Times New Roman"/>
          <w:sz w:val="28"/>
          <w:szCs w:val="28"/>
        </w:rPr>
        <w:t xml:space="preserve">. </w:t>
      </w:r>
      <w:bookmarkStart w:id="21" w:name="Par356"/>
      <w:bookmarkEnd w:id="21"/>
      <w:r w:rsidRPr="008646AF">
        <w:rPr>
          <w:rFonts w:ascii="Times New Roman" w:hAnsi="Times New Roman" w:cs="Times New Roman"/>
          <w:sz w:val="28"/>
          <w:szCs w:val="28"/>
        </w:rPr>
        <w:t xml:space="preserve">Поручить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Андреевского     </w:t>
      </w:r>
      <w:r w:rsidRPr="008646AF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области:</w:t>
      </w:r>
    </w:p>
    <w:p w:rsidR="00A57F4E" w:rsidRPr="008646AF" w:rsidRDefault="00A57F4E" w:rsidP="008646AF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right="1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646AF">
        <w:rPr>
          <w:rFonts w:ascii="Times New Roman" w:hAnsi="Times New Roman" w:cs="Times New Roman"/>
          <w:sz w:val="28"/>
          <w:szCs w:val="28"/>
        </w:rPr>
        <w:t xml:space="preserve"> рассматривать и утверждать сметы расходов казенных учреждений </w:t>
      </w:r>
      <w:r>
        <w:rPr>
          <w:rFonts w:ascii="Times New Roman" w:hAnsi="Times New Roman" w:cs="Times New Roman"/>
          <w:sz w:val="28"/>
          <w:szCs w:val="28"/>
        </w:rPr>
        <w:t>Андреевского</w:t>
      </w:r>
      <w:r w:rsidRPr="008646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8646AF">
        <w:rPr>
          <w:rFonts w:ascii="Times New Roman" w:hAnsi="Times New Roman" w:cs="Times New Roman"/>
          <w:sz w:val="28"/>
          <w:szCs w:val="28"/>
        </w:rPr>
        <w:t>;</w:t>
      </w:r>
    </w:p>
    <w:p w:rsidR="00A57F4E" w:rsidRPr="008646AF" w:rsidRDefault="00A57F4E" w:rsidP="008646AF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right="1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646AF">
        <w:rPr>
          <w:rFonts w:ascii="Times New Roman" w:hAnsi="Times New Roman" w:cs="Times New Roman"/>
          <w:sz w:val="28"/>
          <w:szCs w:val="28"/>
        </w:rPr>
        <w:t xml:space="preserve">готовить и вносить на рассмотрение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Pr="008646AF">
        <w:rPr>
          <w:rFonts w:ascii="Times New Roman" w:hAnsi="Times New Roman" w:cs="Times New Roman"/>
          <w:sz w:val="28"/>
          <w:szCs w:val="28"/>
        </w:rPr>
        <w:t xml:space="preserve">сельсовета изменения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646AF">
        <w:rPr>
          <w:rFonts w:ascii="Times New Roman" w:hAnsi="Times New Roman" w:cs="Times New Roman"/>
          <w:sz w:val="28"/>
          <w:szCs w:val="28"/>
        </w:rPr>
        <w:t>в соответствии с постановлениями Законодательного Собрания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Правительства Новосибирской области и решениями Совета депутатов Баганского района</w:t>
      </w:r>
      <w:r w:rsidRPr="008646AF">
        <w:rPr>
          <w:rFonts w:ascii="Times New Roman" w:hAnsi="Times New Roman" w:cs="Times New Roman"/>
          <w:sz w:val="28"/>
          <w:szCs w:val="28"/>
        </w:rPr>
        <w:t>.</w:t>
      </w:r>
    </w:p>
    <w:p w:rsidR="00A57F4E" w:rsidRDefault="00A57F4E" w:rsidP="008646AF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646AF">
        <w:rPr>
          <w:rFonts w:ascii="Times New Roman" w:hAnsi="Times New Roman" w:cs="Times New Roman"/>
          <w:sz w:val="28"/>
          <w:szCs w:val="28"/>
        </w:rPr>
        <w:t>заключать кредитные договоры с банками и Министерством финансов и налоговой политики Новосибирской области  для финансирования бюджетных расходов.</w:t>
      </w:r>
    </w:p>
    <w:p w:rsidR="00A57F4E" w:rsidRPr="008646AF" w:rsidRDefault="00A57F4E" w:rsidP="0033424B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A75A3B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630D45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решение</w:t>
      </w:r>
      <w:r w:rsidRPr="00630D45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0D4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57F4E" w:rsidRPr="00630D45" w:rsidRDefault="00A57F4E" w:rsidP="00A75A3B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F4E" w:rsidRDefault="00A57F4E" w:rsidP="009D5C21">
      <w:pPr>
        <w:pStyle w:val="BodyTextIndent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Андреевского </w:t>
      </w:r>
      <w:bookmarkStart w:id="22" w:name="_GoBack"/>
      <w:bookmarkEnd w:id="22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F4E" w:rsidRPr="00317209" w:rsidRDefault="00A57F4E" w:rsidP="00317209">
      <w:pPr>
        <w:pStyle w:val="BodyTextIndent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С.Г.Баранников</w:t>
      </w:r>
      <w:r w:rsidRPr="00630D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A57F4E" w:rsidRPr="002A482C" w:rsidRDefault="00A57F4E" w:rsidP="002A482C">
      <w:pPr>
        <w:tabs>
          <w:tab w:val="left" w:pos="8558"/>
        </w:tabs>
        <w:rPr>
          <w:lang w:eastAsia="ru-RU"/>
        </w:rPr>
      </w:pPr>
      <w:r>
        <w:rPr>
          <w:lang w:eastAsia="ru-RU"/>
        </w:rPr>
        <w:tab/>
      </w:r>
    </w:p>
    <w:sectPr w:rsidR="00A57F4E" w:rsidRPr="002A482C" w:rsidSect="00753ABA">
      <w:headerReference w:type="default" r:id="rId1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F4E" w:rsidRDefault="00A57F4E" w:rsidP="006544D4">
      <w:pPr>
        <w:spacing w:after="0" w:line="240" w:lineRule="auto"/>
      </w:pPr>
      <w:r>
        <w:separator/>
      </w:r>
    </w:p>
  </w:endnote>
  <w:endnote w:type="continuationSeparator" w:id="1">
    <w:p w:rsidR="00A57F4E" w:rsidRDefault="00A57F4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F4E" w:rsidRDefault="00A57F4E" w:rsidP="006544D4">
      <w:pPr>
        <w:spacing w:after="0" w:line="240" w:lineRule="auto"/>
      </w:pPr>
      <w:r>
        <w:separator/>
      </w:r>
    </w:p>
  </w:footnote>
  <w:footnote w:type="continuationSeparator" w:id="1">
    <w:p w:rsidR="00A57F4E" w:rsidRDefault="00A57F4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F4E" w:rsidRPr="00992805" w:rsidRDefault="00A57F4E">
    <w:pPr>
      <w:pStyle w:val="Header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052"/>
    <w:rsid w:val="000007B0"/>
    <w:rsid w:val="000018AC"/>
    <w:rsid w:val="00005153"/>
    <w:rsid w:val="000162D2"/>
    <w:rsid w:val="0001692E"/>
    <w:rsid w:val="000172C3"/>
    <w:rsid w:val="00020548"/>
    <w:rsid w:val="00020FFB"/>
    <w:rsid w:val="00024390"/>
    <w:rsid w:val="00026CBA"/>
    <w:rsid w:val="00027BCC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FA7"/>
    <w:rsid w:val="000456FD"/>
    <w:rsid w:val="00051E73"/>
    <w:rsid w:val="00056369"/>
    <w:rsid w:val="00056474"/>
    <w:rsid w:val="00056A86"/>
    <w:rsid w:val="00056C07"/>
    <w:rsid w:val="00060283"/>
    <w:rsid w:val="000602D9"/>
    <w:rsid w:val="00063D11"/>
    <w:rsid w:val="000660EA"/>
    <w:rsid w:val="00066818"/>
    <w:rsid w:val="00066CC4"/>
    <w:rsid w:val="0007114C"/>
    <w:rsid w:val="00072722"/>
    <w:rsid w:val="00072949"/>
    <w:rsid w:val="00073230"/>
    <w:rsid w:val="000770BE"/>
    <w:rsid w:val="00077FEF"/>
    <w:rsid w:val="00080B3A"/>
    <w:rsid w:val="00083092"/>
    <w:rsid w:val="00084041"/>
    <w:rsid w:val="00084209"/>
    <w:rsid w:val="00085806"/>
    <w:rsid w:val="00087CB2"/>
    <w:rsid w:val="000901CC"/>
    <w:rsid w:val="00094FF1"/>
    <w:rsid w:val="00095896"/>
    <w:rsid w:val="00095F2A"/>
    <w:rsid w:val="0009690A"/>
    <w:rsid w:val="000975C9"/>
    <w:rsid w:val="000B0B56"/>
    <w:rsid w:val="000B0D01"/>
    <w:rsid w:val="000B115A"/>
    <w:rsid w:val="000B1263"/>
    <w:rsid w:val="000B43D0"/>
    <w:rsid w:val="000B49DF"/>
    <w:rsid w:val="000B5B6C"/>
    <w:rsid w:val="000B75AD"/>
    <w:rsid w:val="000C0608"/>
    <w:rsid w:val="000C07FB"/>
    <w:rsid w:val="000C3557"/>
    <w:rsid w:val="000C5381"/>
    <w:rsid w:val="000E1A3D"/>
    <w:rsid w:val="000E5802"/>
    <w:rsid w:val="000E60A6"/>
    <w:rsid w:val="001022AA"/>
    <w:rsid w:val="00103163"/>
    <w:rsid w:val="001047CC"/>
    <w:rsid w:val="0010606F"/>
    <w:rsid w:val="00111194"/>
    <w:rsid w:val="00111AC1"/>
    <w:rsid w:val="00112DE8"/>
    <w:rsid w:val="00121DA1"/>
    <w:rsid w:val="00122CC0"/>
    <w:rsid w:val="00122F08"/>
    <w:rsid w:val="001249A9"/>
    <w:rsid w:val="00131963"/>
    <w:rsid w:val="00132C81"/>
    <w:rsid w:val="001340F4"/>
    <w:rsid w:val="0013544F"/>
    <w:rsid w:val="00135FAC"/>
    <w:rsid w:val="00140252"/>
    <w:rsid w:val="00140D65"/>
    <w:rsid w:val="00140EEC"/>
    <w:rsid w:val="00143D11"/>
    <w:rsid w:val="00144F6A"/>
    <w:rsid w:val="001452F7"/>
    <w:rsid w:val="00146218"/>
    <w:rsid w:val="001464B8"/>
    <w:rsid w:val="001551EF"/>
    <w:rsid w:val="00163CF5"/>
    <w:rsid w:val="00163F87"/>
    <w:rsid w:val="0016416D"/>
    <w:rsid w:val="001656E5"/>
    <w:rsid w:val="00165AAD"/>
    <w:rsid w:val="0016660D"/>
    <w:rsid w:val="00166EBC"/>
    <w:rsid w:val="00176A7F"/>
    <w:rsid w:val="0018199C"/>
    <w:rsid w:val="00184CA4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49"/>
    <w:rsid w:val="001C360F"/>
    <w:rsid w:val="001C3E6A"/>
    <w:rsid w:val="001C522D"/>
    <w:rsid w:val="001D20CE"/>
    <w:rsid w:val="001D52D5"/>
    <w:rsid w:val="001E0721"/>
    <w:rsid w:val="001E0976"/>
    <w:rsid w:val="001E0D8C"/>
    <w:rsid w:val="001E2E9E"/>
    <w:rsid w:val="001E3E55"/>
    <w:rsid w:val="001E4BEE"/>
    <w:rsid w:val="001E522F"/>
    <w:rsid w:val="001F7F6A"/>
    <w:rsid w:val="00200E84"/>
    <w:rsid w:val="00201572"/>
    <w:rsid w:val="00204787"/>
    <w:rsid w:val="0020621F"/>
    <w:rsid w:val="00206560"/>
    <w:rsid w:val="0020776F"/>
    <w:rsid w:val="00207B74"/>
    <w:rsid w:val="00210BDB"/>
    <w:rsid w:val="00213D38"/>
    <w:rsid w:val="00214056"/>
    <w:rsid w:val="00223C4C"/>
    <w:rsid w:val="002241B5"/>
    <w:rsid w:val="00224B21"/>
    <w:rsid w:val="002274CD"/>
    <w:rsid w:val="00230398"/>
    <w:rsid w:val="00230934"/>
    <w:rsid w:val="00231D65"/>
    <w:rsid w:val="0023330C"/>
    <w:rsid w:val="00233D14"/>
    <w:rsid w:val="00236212"/>
    <w:rsid w:val="0024423B"/>
    <w:rsid w:val="00252C9D"/>
    <w:rsid w:val="0025518E"/>
    <w:rsid w:val="002603F5"/>
    <w:rsid w:val="00264194"/>
    <w:rsid w:val="0026423D"/>
    <w:rsid w:val="0026482B"/>
    <w:rsid w:val="00264BEB"/>
    <w:rsid w:val="00265672"/>
    <w:rsid w:val="00270557"/>
    <w:rsid w:val="002805DE"/>
    <w:rsid w:val="00284393"/>
    <w:rsid w:val="0028606C"/>
    <w:rsid w:val="00287F2D"/>
    <w:rsid w:val="00291A6F"/>
    <w:rsid w:val="002A1638"/>
    <w:rsid w:val="002A482C"/>
    <w:rsid w:val="002A5788"/>
    <w:rsid w:val="002A5CA0"/>
    <w:rsid w:val="002A5F0A"/>
    <w:rsid w:val="002B00F3"/>
    <w:rsid w:val="002B1B4C"/>
    <w:rsid w:val="002B4E28"/>
    <w:rsid w:val="002B5698"/>
    <w:rsid w:val="002B7826"/>
    <w:rsid w:val="002B7FF6"/>
    <w:rsid w:val="002C0056"/>
    <w:rsid w:val="002C1D59"/>
    <w:rsid w:val="002C1FC1"/>
    <w:rsid w:val="002C3083"/>
    <w:rsid w:val="002C7468"/>
    <w:rsid w:val="002D11AD"/>
    <w:rsid w:val="002D1FB2"/>
    <w:rsid w:val="002D3F56"/>
    <w:rsid w:val="002D44A1"/>
    <w:rsid w:val="002D6B03"/>
    <w:rsid w:val="002E0B0C"/>
    <w:rsid w:val="002E1998"/>
    <w:rsid w:val="002E2D23"/>
    <w:rsid w:val="002E69B4"/>
    <w:rsid w:val="002F219D"/>
    <w:rsid w:val="002F3C7C"/>
    <w:rsid w:val="002F436D"/>
    <w:rsid w:val="002F4625"/>
    <w:rsid w:val="002F51A9"/>
    <w:rsid w:val="0030008C"/>
    <w:rsid w:val="00301567"/>
    <w:rsid w:val="00302E2E"/>
    <w:rsid w:val="00303117"/>
    <w:rsid w:val="00303904"/>
    <w:rsid w:val="00304FF3"/>
    <w:rsid w:val="0030776C"/>
    <w:rsid w:val="0031190F"/>
    <w:rsid w:val="0031335F"/>
    <w:rsid w:val="00313790"/>
    <w:rsid w:val="00315640"/>
    <w:rsid w:val="00315E33"/>
    <w:rsid w:val="003170FD"/>
    <w:rsid w:val="00317209"/>
    <w:rsid w:val="00317C23"/>
    <w:rsid w:val="003217CF"/>
    <w:rsid w:val="003225F0"/>
    <w:rsid w:val="003248EA"/>
    <w:rsid w:val="00326998"/>
    <w:rsid w:val="003301A2"/>
    <w:rsid w:val="00333050"/>
    <w:rsid w:val="0033420D"/>
    <w:rsid w:val="0033424B"/>
    <w:rsid w:val="00336009"/>
    <w:rsid w:val="00340A61"/>
    <w:rsid w:val="00344E62"/>
    <w:rsid w:val="0035028D"/>
    <w:rsid w:val="00351083"/>
    <w:rsid w:val="0035293E"/>
    <w:rsid w:val="00353381"/>
    <w:rsid w:val="0035748D"/>
    <w:rsid w:val="003624E7"/>
    <w:rsid w:val="0036315E"/>
    <w:rsid w:val="00363696"/>
    <w:rsid w:val="003641B5"/>
    <w:rsid w:val="003645EF"/>
    <w:rsid w:val="00364BFC"/>
    <w:rsid w:val="003660B2"/>
    <w:rsid w:val="00371011"/>
    <w:rsid w:val="003714D9"/>
    <w:rsid w:val="00371E99"/>
    <w:rsid w:val="003746DA"/>
    <w:rsid w:val="003753DD"/>
    <w:rsid w:val="00375963"/>
    <w:rsid w:val="0037732A"/>
    <w:rsid w:val="00381155"/>
    <w:rsid w:val="0038404D"/>
    <w:rsid w:val="0038431C"/>
    <w:rsid w:val="0038436D"/>
    <w:rsid w:val="003909E0"/>
    <w:rsid w:val="00392A99"/>
    <w:rsid w:val="003939E3"/>
    <w:rsid w:val="0039407F"/>
    <w:rsid w:val="00394523"/>
    <w:rsid w:val="0039558D"/>
    <w:rsid w:val="00397788"/>
    <w:rsid w:val="003A09C4"/>
    <w:rsid w:val="003A313B"/>
    <w:rsid w:val="003A50F2"/>
    <w:rsid w:val="003A66A4"/>
    <w:rsid w:val="003B23B4"/>
    <w:rsid w:val="003B468A"/>
    <w:rsid w:val="003B68FE"/>
    <w:rsid w:val="003B6DB0"/>
    <w:rsid w:val="003C2AAE"/>
    <w:rsid w:val="003C49E8"/>
    <w:rsid w:val="003C6004"/>
    <w:rsid w:val="003C7CC9"/>
    <w:rsid w:val="003D15C2"/>
    <w:rsid w:val="003D1CBD"/>
    <w:rsid w:val="003D265B"/>
    <w:rsid w:val="003E0256"/>
    <w:rsid w:val="003E2AFE"/>
    <w:rsid w:val="003E4427"/>
    <w:rsid w:val="003E48F4"/>
    <w:rsid w:val="003F0FA5"/>
    <w:rsid w:val="003F2F7F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821"/>
    <w:rsid w:val="00414BAE"/>
    <w:rsid w:val="004175AF"/>
    <w:rsid w:val="00425F42"/>
    <w:rsid w:val="004275D4"/>
    <w:rsid w:val="00427D73"/>
    <w:rsid w:val="00432A20"/>
    <w:rsid w:val="00435379"/>
    <w:rsid w:val="0043628E"/>
    <w:rsid w:val="00436BF9"/>
    <w:rsid w:val="0044001D"/>
    <w:rsid w:val="00444448"/>
    <w:rsid w:val="004465D2"/>
    <w:rsid w:val="00451982"/>
    <w:rsid w:val="00452704"/>
    <w:rsid w:val="00454ADE"/>
    <w:rsid w:val="00454B6D"/>
    <w:rsid w:val="00455A9A"/>
    <w:rsid w:val="00455AE4"/>
    <w:rsid w:val="00455B1F"/>
    <w:rsid w:val="004575CD"/>
    <w:rsid w:val="00461135"/>
    <w:rsid w:val="004627B5"/>
    <w:rsid w:val="00463E1F"/>
    <w:rsid w:val="00464E81"/>
    <w:rsid w:val="004656C0"/>
    <w:rsid w:val="004667B5"/>
    <w:rsid w:val="00466F5C"/>
    <w:rsid w:val="00467BD9"/>
    <w:rsid w:val="00471A7A"/>
    <w:rsid w:val="00473934"/>
    <w:rsid w:val="004761C0"/>
    <w:rsid w:val="004762BF"/>
    <w:rsid w:val="00481C99"/>
    <w:rsid w:val="00482F81"/>
    <w:rsid w:val="00490C41"/>
    <w:rsid w:val="00490E3C"/>
    <w:rsid w:val="0049171B"/>
    <w:rsid w:val="004937E7"/>
    <w:rsid w:val="00494291"/>
    <w:rsid w:val="004943BB"/>
    <w:rsid w:val="004978A9"/>
    <w:rsid w:val="004A52F8"/>
    <w:rsid w:val="004A68C2"/>
    <w:rsid w:val="004A7276"/>
    <w:rsid w:val="004B0E7A"/>
    <w:rsid w:val="004B1389"/>
    <w:rsid w:val="004B1809"/>
    <w:rsid w:val="004B20D2"/>
    <w:rsid w:val="004B3B29"/>
    <w:rsid w:val="004B629E"/>
    <w:rsid w:val="004B6E33"/>
    <w:rsid w:val="004C02BA"/>
    <w:rsid w:val="004C1950"/>
    <w:rsid w:val="004D3370"/>
    <w:rsid w:val="004D6967"/>
    <w:rsid w:val="004D6FCF"/>
    <w:rsid w:val="004D70F2"/>
    <w:rsid w:val="004D7149"/>
    <w:rsid w:val="004D7936"/>
    <w:rsid w:val="004E0085"/>
    <w:rsid w:val="004E0A0B"/>
    <w:rsid w:val="004E2145"/>
    <w:rsid w:val="004E3D80"/>
    <w:rsid w:val="004E753F"/>
    <w:rsid w:val="004E7F40"/>
    <w:rsid w:val="004F0549"/>
    <w:rsid w:val="004F247F"/>
    <w:rsid w:val="004F26FE"/>
    <w:rsid w:val="004F2787"/>
    <w:rsid w:val="004F2934"/>
    <w:rsid w:val="004F5795"/>
    <w:rsid w:val="004F66EA"/>
    <w:rsid w:val="005001C2"/>
    <w:rsid w:val="00500D70"/>
    <w:rsid w:val="00502B47"/>
    <w:rsid w:val="00504553"/>
    <w:rsid w:val="00504CF1"/>
    <w:rsid w:val="00504DD1"/>
    <w:rsid w:val="00505D14"/>
    <w:rsid w:val="005155FA"/>
    <w:rsid w:val="00516F17"/>
    <w:rsid w:val="00522BDC"/>
    <w:rsid w:val="00525F75"/>
    <w:rsid w:val="005260C3"/>
    <w:rsid w:val="00530B5A"/>
    <w:rsid w:val="00530D86"/>
    <w:rsid w:val="00532EB1"/>
    <w:rsid w:val="00533636"/>
    <w:rsid w:val="00535CAA"/>
    <w:rsid w:val="00537CAC"/>
    <w:rsid w:val="00543114"/>
    <w:rsid w:val="00543C7D"/>
    <w:rsid w:val="0054531B"/>
    <w:rsid w:val="005502D8"/>
    <w:rsid w:val="005510CA"/>
    <w:rsid w:val="0055288E"/>
    <w:rsid w:val="00556AAF"/>
    <w:rsid w:val="005618DE"/>
    <w:rsid w:val="005636AF"/>
    <w:rsid w:val="00564981"/>
    <w:rsid w:val="00566CB8"/>
    <w:rsid w:val="00567D0B"/>
    <w:rsid w:val="0057271A"/>
    <w:rsid w:val="00572952"/>
    <w:rsid w:val="005761E4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2E09"/>
    <w:rsid w:val="0059380A"/>
    <w:rsid w:val="005959E4"/>
    <w:rsid w:val="005A1166"/>
    <w:rsid w:val="005A2522"/>
    <w:rsid w:val="005A2A5B"/>
    <w:rsid w:val="005A3DE9"/>
    <w:rsid w:val="005A4A4C"/>
    <w:rsid w:val="005A50C7"/>
    <w:rsid w:val="005A662D"/>
    <w:rsid w:val="005A7DF2"/>
    <w:rsid w:val="005B3FE8"/>
    <w:rsid w:val="005B50EE"/>
    <w:rsid w:val="005C33F5"/>
    <w:rsid w:val="005C447D"/>
    <w:rsid w:val="005C472D"/>
    <w:rsid w:val="005D0E7E"/>
    <w:rsid w:val="005D1D65"/>
    <w:rsid w:val="005D2F32"/>
    <w:rsid w:val="005D4D77"/>
    <w:rsid w:val="005D5E97"/>
    <w:rsid w:val="005E417F"/>
    <w:rsid w:val="005E5812"/>
    <w:rsid w:val="005E7EBC"/>
    <w:rsid w:val="005F1D6B"/>
    <w:rsid w:val="005F24C3"/>
    <w:rsid w:val="005F307A"/>
    <w:rsid w:val="005F4069"/>
    <w:rsid w:val="006022C7"/>
    <w:rsid w:val="00604EAA"/>
    <w:rsid w:val="006055D3"/>
    <w:rsid w:val="00606CEE"/>
    <w:rsid w:val="0060762C"/>
    <w:rsid w:val="0060798D"/>
    <w:rsid w:val="00607D4B"/>
    <w:rsid w:val="00612CDA"/>
    <w:rsid w:val="006165F3"/>
    <w:rsid w:val="0061662E"/>
    <w:rsid w:val="00617E1D"/>
    <w:rsid w:val="006200EB"/>
    <w:rsid w:val="0062025C"/>
    <w:rsid w:val="00621C85"/>
    <w:rsid w:val="00626CBE"/>
    <w:rsid w:val="00630584"/>
    <w:rsid w:val="00630D45"/>
    <w:rsid w:val="00632A2A"/>
    <w:rsid w:val="006351DD"/>
    <w:rsid w:val="006364EA"/>
    <w:rsid w:val="0063657E"/>
    <w:rsid w:val="006369BF"/>
    <w:rsid w:val="00636AAF"/>
    <w:rsid w:val="0063707F"/>
    <w:rsid w:val="00637BA4"/>
    <w:rsid w:val="00637CDE"/>
    <w:rsid w:val="00641039"/>
    <w:rsid w:val="0064119B"/>
    <w:rsid w:val="006423C6"/>
    <w:rsid w:val="00642A3F"/>
    <w:rsid w:val="0064330B"/>
    <w:rsid w:val="006436E7"/>
    <w:rsid w:val="00653804"/>
    <w:rsid w:val="00653BAA"/>
    <w:rsid w:val="006544D4"/>
    <w:rsid w:val="0065662B"/>
    <w:rsid w:val="0066470D"/>
    <w:rsid w:val="006678EE"/>
    <w:rsid w:val="00681117"/>
    <w:rsid w:val="006815D6"/>
    <w:rsid w:val="00681F14"/>
    <w:rsid w:val="00682669"/>
    <w:rsid w:val="006838B4"/>
    <w:rsid w:val="00687AAB"/>
    <w:rsid w:val="00691340"/>
    <w:rsid w:val="0069155E"/>
    <w:rsid w:val="00692F0B"/>
    <w:rsid w:val="006A512D"/>
    <w:rsid w:val="006A666F"/>
    <w:rsid w:val="006A7219"/>
    <w:rsid w:val="006A7C70"/>
    <w:rsid w:val="006A7E27"/>
    <w:rsid w:val="006A7FCE"/>
    <w:rsid w:val="006B117A"/>
    <w:rsid w:val="006B1A63"/>
    <w:rsid w:val="006B21E1"/>
    <w:rsid w:val="006B2FE6"/>
    <w:rsid w:val="006B3807"/>
    <w:rsid w:val="006B45D3"/>
    <w:rsid w:val="006B53C1"/>
    <w:rsid w:val="006B7585"/>
    <w:rsid w:val="006C0E8F"/>
    <w:rsid w:val="006C17D9"/>
    <w:rsid w:val="006C45D6"/>
    <w:rsid w:val="006C5B37"/>
    <w:rsid w:val="006C6BD7"/>
    <w:rsid w:val="006D3568"/>
    <w:rsid w:val="006D3AF3"/>
    <w:rsid w:val="006D42AF"/>
    <w:rsid w:val="006D5086"/>
    <w:rsid w:val="006D54A8"/>
    <w:rsid w:val="006D7540"/>
    <w:rsid w:val="006E1CF3"/>
    <w:rsid w:val="006E1EFF"/>
    <w:rsid w:val="006E273B"/>
    <w:rsid w:val="006E422E"/>
    <w:rsid w:val="006E43F2"/>
    <w:rsid w:val="006E5C5F"/>
    <w:rsid w:val="006E5F85"/>
    <w:rsid w:val="006E7D4B"/>
    <w:rsid w:val="006F117C"/>
    <w:rsid w:val="006F5C5A"/>
    <w:rsid w:val="006F6AB4"/>
    <w:rsid w:val="00704608"/>
    <w:rsid w:val="00705DA3"/>
    <w:rsid w:val="00706BC4"/>
    <w:rsid w:val="00707366"/>
    <w:rsid w:val="00712DB9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142"/>
    <w:rsid w:val="00732FC3"/>
    <w:rsid w:val="00733C10"/>
    <w:rsid w:val="007340F7"/>
    <w:rsid w:val="007346E7"/>
    <w:rsid w:val="0073633A"/>
    <w:rsid w:val="0073658C"/>
    <w:rsid w:val="00737570"/>
    <w:rsid w:val="007434AF"/>
    <w:rsid w:val="0074368E"/>
    <w:rsid w:val="00746C48"/>
    <w:rsid w:val="00747C10"/>
    <w:rsid w:val="00753ABA"/>
    <w:rsid w:val="00753D5D"/>
    <w:rsid w:val="00754937"/>
    <w:rsid w:val="00755FF2"/>
    <w:rsid w:val="0075627A"/>
    <w:rsid w:val="007566BF"/>
    <w:rsid w:val="00762CD0"/>
    <w:rsid w:val="00763B00"/>
    <w:rsid w:val="00765BC9"/>
    <w:rsid w:val="00766598"/>
    <w:rsid w:val="00767A5D"/>
    <w:rsid w:val="00767EF5"/>
    <w:rsid w:val="00770323"/>
    <w:rsid w:val="00776CAD"/>
    <w:rsid w:val="00777D74"/>
    <w:rsid w:val="00781A25"/>
    <w:rsid w:val="00783593"/>
    <w:rsid w:val="00787ACD"/>
    <w:rsid w:val="00792497"/>
    <w:rsid w:val="007932C8"/>
    <w:rsid w:val="00793521"/>
    <w:rsid w:val="00794182"/>
    <w:rsid w:val="00796174"/>
    <w:rsid w:val="007A031D"/>
    <w:rsid w:val="007B12C0"/>
    <w:rsid w:val="007B1ADA"/>
    <w:rsid w:val="007B2050"/>
    <w:rsid w:val="007B2B30"/>
    <w:rsid w:val="007B2F51"/>
    <w:rsid w:val="007B3BA8"/>
    <w:rsid w:val="007B4B98"/>
    <w:rsid w:val="007B6D94"/>
    <w:rsid w:val="007C3FA0"/>
    <w:rsid w:val="007C6F5B"/>
    <w:rsid w:val="007C744E"/>
    <w:rsid w:val="007D546E"/>
    <w:rsid w:val="007D6D73"/>
    <w:rsid w:val="007E05F0"/>
    <w:rsid w:val="007E0BC6"/>
    <w:rsid w:val="007E121A"/>
    <w:rsid w:val="007E2174"/>
    <w:rsid w:val="007E7199"/>
    <w:rsid w:val="007E7BA9"/>
    <w:rsid w:val="007F1384"/>
    <w:rsid w:val="007F1FEC"/>
    <w:rsid w:val="007F2B4E"/>
    <w:rsid w:val="007F2FB5"/>
    <w:rsid w:val="007F3AB3"/>
    <w:rsid w:val="007F46BC"/>
    <w:rsid w:val="007F6915"/>
    <w:rsid w:val="00800D91"/>
    <w:rsid w:val="0080142C"/>
    <w:rsid w:val="0080210B"/>
    <w:rsid w:val="008037B8"/>
    <w:rsid w:val="0080573F"/>
    <w:rsid w:val="00812010"/>
    <w:rsid w:val="0081458B"/>
    <w:rsid w:val="00815B30"/>
    <w:rsid w:val="008164BC"/>
    <w:rsid w:val="00816878"/>
    <w:rsid w:val="00823FC3"/>
    <w:rsid w:val="00826529"/>
    <w:rsid w:val="00827EC6"/>
    <w:rsid w:val="00830D76"/>
    <w:rsid w:val="00830FFA"/>
    <w:rsid w:val="00831CDA"/>
    <w:rsid w:val="008336E9"/>
    <w:rsid w:val="00833744"/>
    <w:rsid w:val="008339D9"/>
    <w:rsid w:val="00835B29"/>
    <w:rsid w:val="00836824"/>
    <w:rsid w:val="00837362"/>
    <w:rsid w:val="008377D7"/>
    <w:rsid w:val="00842321"/>
    <w:rsid w:val="00843663"/>
    <w:rsid w:val="00855172"/>
    <w:rsid w:val="00855186"/>
    <w:rsid w:val="00860945"/>
    <w:rsid w:val="00863913"/>
    <w:rsid w:val="00863A94"/>
    <w:rsid w:val="008646AF"/>
    <w:rsid w:val="00866359"/>
    <w:rsid w:val="00870416"/>
    <w:rsid w:val="008726E7"/>
    <w:rsid w:val="008740C7"/>
    <w:rsid w:val="008768FE"/>
    <w:rsid w:val="00881CA0"/>
    <w:rsid w:val="008840EB"/>
    <w:rsid w:val="00884200"/>
    <w:rsid w:val="00884EC4"/>
    <w:rsid w:val="0088755E"/>
    <w:rsid w:val="00890A46"/>
    <w:rsid w:val="00890BEA"/>
    <w:rsid w:val="00892B57"/>
    <w:rsid w:val="00896C4F"/>
    <w:rsid w:val="008972F7"/>
    <w:rsid w:val="00897376"/>
    <w:rsid w:val="008A14DC"/>
    <w:rsid w:val="008A1B49"/>
    <w:rsid w:val="008A3F4B"/>
    <w:rsid w:val="008B10BA"/>
    <w:rsid w:val="008B20E0"/>
    <w:rsid w:val="008B2E31"/>
    <w:rsid w:val="008B311D"/>
    <w:rsid w:val="008B3A8E"/>
    <w:rsid w:val="008C0AE6"/>
    <w:rsid w:val="008C4EBA"/>
    <w:rsid w:val="008C63E5"/>
    <w:rsid w:val="008D1F8F"/>
    <w:rsid w:val="008D42E5"/>
    <w:rsid w:val="008D797F"/>
    <w:rsid w:val="008E2368"/>
    <w:rsid w:val="008E24FF"/>
    <w:rsid w:val="008E3E7E"/>
    <w:rsid w:val="008E4B7F"/>
    <w:rsid w:val="008E5DDA"/>
    <w:rsid w:val="008E67DD"/>
    <w:rsid w:val="008F02DD"/>
    <w:rsid w:val="008F14CF"/>
    <w:rsid w:val="008F4585"/>
    <w:rsid w:val="0090140B"/>
    <w:rsid w:val="00902D32"/>
    <w:rsid w:val="00904BB5"/>
    <w:rsid w:val="00905A96"/>
    <w:rsid w:val="009078B4"/>
    <w:rsid w:val="009147FF"/>
    <w:rsid w:val="009156DD"/>
    <w:rsid w:val="00922564"/>
    <w:rsid w:val="00924B65"/>
    <w:rsid w:val="00927917"/>
    <w:rsid w:val="00934C96"/>
    <w:rsid w:val="009361C1"/>
    <w:rsid w:val="009364B2"/>
    <w:rsid w:val="00937426"/>
    <w:rsid w:val="00944D49"/>
    <w:rsid w:val="00947FD7"/>
    <w:rsid w:val="00952225"/>
    <w:rsid w:val="00960C9B"/>
    <w:rsid w:val="00960CF2"/>
    <w:rsid w:val="00962A70"/>
    <w:rsid w:val="00964E12"/>
    <w:rsid w:val="009653C3"/>
    <w:rsid w:val="009658D2"/>
    <w:rsid w:val="009666BD"/>
    <w:rsid w:val="0097433A"/>
    <w:rsid w:val="00980B68"/>
    <w:rsid w:val="00982E88"/>
    <w:rsid w:val="00990963"/>
    <w:rsid w:val="00992805"/>
    <w:rsid w:val="00994106"/>
    <w:rsid w:val="00995B57"/>
    <w:rsid w:val="009A104A"/>
    <w:rsid w:val="009B0A4D"/>
    <w:rsid w:val="009B0F36"/>
    <w:rsid w:val="009B4B67"/>
    <w:rsid w:val="009C20DC"/>
    <w:rsid w:val="009C3CD3"/>
    <w:rsid w:val="009C62AE"/>
    <w:rsid w:val="009D0C64"/>
    <w:rsid w:val="009D1055"/>
    <w:rsid w:val="009D20BA"/>
    <w:rsid w:val="009D2DA8"/>
    <w:rsid w:val="009D414A"/>
    <w:rsid w:val="009D5C11"/>
    <w:rsid w:val="009D5C21"/>
    <w:rsid w:val="009E05C3"/>
    <w:rsid w:val="009E0D5B"/>
    <w:rsid w:val="009E0FF8"/>
    <w:rsid w:val="009E1D9A"/>
    <w:rsid w:val="009E491D"/>
    <w:rsid w:val="009E4E63"/>
    <w:rsid w:val="009E6498"/>
    <w:rsid w:val="009E75EA"/>
    <w:rsid w:val="009F13D6"/>
    <w:rsid w:val="009F2836"/>
    <w:rsid w:val="009F38A7"/>
    <w:rsid w:val="009F4623"/>
    <w:rsid w:val="009F490F"/>
    <w:rsid w:val="009F4FB2"/>
    <w:rsid w:val="00A00C5B"/>
    <w:rsid w:val="00A041B4"/>
    <w:rsid w:val="00A0533E"/>
    <w:rsid w:val="00A05454"/>
    <w:rsid w:val="00A0707D"/>
    <w:rsid w:val="00A15675"/>
    <w:rsid w:val="00A178DC"/>
    <w:rsid w:val="00A17BA8"/>
    <w:rsid w:val="00A24004"/>
    <w:rsid w:val="00A24CF9"/>
    <w:rsid w:val="00A2565A"/>
    <w:rsid w:val="00A26CD9"/>
    <w:rsid w:val="00A40FBB"/>
    <w:rsid w:val="00A418C3"/>
    <w:rsid w:val="00A4250D"/>
    <w:rsid w:val="00A43334"/>
    <w:rsid w:val="00A445C4"/>
    <w:rsid w:val="00A45220"/>
    <w:rsid w:val="00A47766"/>
    <w:rsid w:val="00A50EDA"/>
    <w:rsid w:val="00A54BD7"/>
    <w:rsid w:val="00A54DDD"/>
    <w:rsid w:val="00A564C9"/>
    <w:rsid w:val="00A57894"/>
    <w:rsid w:val="00A57F4E"/>
    <w:rsid w:val="00A64CB4"/>
    <w:rsid w:val="00A712BF"/>
    <w:rsid w:val="00A71E50"/>
    <w:rsid w:val="00A723C1"/>
    <w:rsid w:val="00A73153"/>
    <w:rsid w:val="00A735E4"/>
    <w:rsid w:val="00A7547E"/>
    <w:rsid w:val="00A75A3B"/>
    <w:rsid w:val="00A76BE2"/>
    <w:rsid w:val="00A807D0"/>
    <w:rsid w:val="00A82326"/>
    <w:rsid w:val="00A8339D"/>
    <w:rsid w:val="00A85C14"/>
    <w:rsid w:val="00A85E63"/>
    <w:rsid w:val="00A86E98"/>
    <w:rsid w:val="00A87CBF"/>
    <w:rsid w:val="00A941D5"/>
    <w:rsid w:val="00A9621B"/>
    <w:rsid w:val="00A963CE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2579"/>
    <w:rsid w:val="00AB4C2E"/>
    <w:rsid w:val="00AB574B"/>
    <w:rsid w:val="00AB5B86"/>
    <w:rsid w:val="00AB6642"/>
    <w:rsid w:val="00AB786F"/>
    <w:rsid w:val="00AC0FCC"/>
    <w:rsid w:val="00AC37B5"/>
    <w:rsid w:val="00AC4864"/>
    <w:rsid w:val="00AC6995"/>
    <w:rsid w:val="00AD08F7"/>
    <w:rsid w:val="00AD13A5"/>
    <w:rsid w:val="00AD42D3"/>
    <w:rsid w:val="00AD7EA4"/>
    <w:rsid w:val="00AE3ACA"/>
    <w:rsid w:val="00AE6298"/>
    <w:rsid w:val="00AE7050"/>
    <w:rsid w:val="00AE775B"/>
    <w:rsid w:val="00AF1254"/>
    <w:rsid w:val="00AF4163"/>
    <w:rsid w:val="00AF4DD4"/>
    <w:rsid w:val="00AF639E"/>
    <w:rsid w:val="00AF6F4F"/>
    <w:rsid w:val="00B01E20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8F5"/>
    <w:rsid w:val="00B233C3"/>
    <w:rsid w:val="00B24211"/>
    <w:rsid w:val="00B26887"/>
    <w:rsid w:val="00B26D70"/>
    <w:rsid w:val="00B33299"/>
    <w:rsid w:val="00B336CF"/>
    <w:rsid w:val="00B33F3F"/>
    <w:rsid w:val="00B341C1"/>
    <w:rsid w:val="00B37EB6"/>
    <w:rsid w:val="00B43F53"/>
    <w:rsid w:val="00B461DE"/>
    <w:rsid w:val="00B462AB"/>
    <w:rsid w:val="00B47246"/>
    <w:rsid w:val="00B472E6"/>
    <w:rsid w:val="00B50A2D"/>
    <w:rsid w:val="00B512B6"/>
    <w:rsid w:val="00B5183D"/>
    <w:rsid w:val="00B53534"/>
    <w:rsid w:val="00B604CF"/>
    <w:rsid w:val="00B61244"/>
    <w:rsid w:val="00B61EA5"/>
    <w:rsid w:val="00B62A48"/>
    <w:rsid w:val="00B62C49"/>
    <w:rsid w:val="00B62E67"/>
    <w:rsid w:val="00B6465B"/>
    <w:rsid w:val="00B65360"/>
    <w:rsid w:val="00B66454"/>
    <w:rsid w:val="00B70D4E"/>
    <w:rsid w:val="00B7150C"/>
    <w:rsid w:val="00B7275C"/>
    <w:rsid w:val="00B76164"/>
    <w:rsid w:val="00B80FC1"/>
    <w:rsid w:val="00B8355D"/>
    <w:rsid w:val="00B851F8"/>
    <w:rsid w:val="00B87B34"/>
    <w:rsid w:val="00B87CC5"/>
    <w:rsid w:val="00B93626"/>
    <w:rsid w:val="00B93DAF"/>
    <w:rsid w:val="00B96CD6"/>
    <w:rsid w:val="00B970C0"/>
    <w:rsid w:val="00BA0F85"/>
    <w:rsid w:val="00BA2403"/>
    <w:rsid w:val="00BA2F81"/>
    <w:rsid w:val="00BA4026"/>
    <w:rsid w:val="00BA46B8"/>
    <w:rsid w:val="00BA56B9"/>
    <w:rsid w:val="00BA5B8B"/>
    <w:rsid w:val="00BA6427"/>
    <w:rsid w:val="00BA6508"/>
    <w:rsid w:val="00BA7BCF"/>
    <w:rsid w:val="00BB2435"/>
    <w:rsid w:val="00BB3A06"/>
    <w:rsid w:val="00BB473F"/>
    <w:rsid w:val="00BB4B4A"/>
    <w:rsid w:val="00BB6176"/>
    <w:rsid w:val="00BB6C1C"/>
    <w:rsid w:val="00BC1118"/>
    <w:rsid w:val="00BC1A53"/>
    <w:rsid w:val="00BD2FE7"/>
    <w:rsid w:val="00BD6348"/>
    <w:rsid w:val="00BD7600"/>
    <w:rsid w:val="00BE2242"/>
    <w:rsid w:val="00C047BC"/>
    <w:rsid w:val="00C051AD"/>
    <w:rsid w:val="00C06794"/>
    <w:rsid w:val="00C10AD1"/>
    <w:rsid w:val="00C1657D"/>
    <w:rsid w:val="00C176EB"/>
    <w:rsid w:val="00C23B29"/>
    <w:rsid w:val="00C23B3D"/>
    <w:rsid w:val="00C25275"/>
    <w:rsid w:val="00C25DCE"/>
    <w:rsid w:val="00C274EA"/>
    <w:rsid w:val="00C27589"/>
    <w:rsid w:val="00C30100"/>
    <w:rsid w:val="00C31D8D"/>
    <w:rsid w:val="00C32BAF"/>
    <w:rsid w:val="00C3341D"/>
    <w:rsid w:val="00C36223"/>
    <w:rsid w:val="00C37B9D"/>
    <w:rsid w:val="00C37EDD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6249F"/>
    <w:rsid w:val="00C634BD"/>
    <w:rsid w:val="00C64B98"/>
    <w:rsid w:val="00C66D2B"/>
    <w:rsid w:val="00C72FAF"/>
    <w:rsid w:val="00C77482"/>
    <w:rsid w:val="00C80D3A"/>
    <w:rsid w:val="00C85DD9"/>
    <w:rsid w:val="00C87614"/>
    <w:rsid w:val="00C912CD"/>
    <w:rsid w:val="00C95E22"/>
    <w:rsid w:val="00C96866"/>
    <w:rsid w:val="00C978CE"/>
    <w:rsid w:val="00C97C79"/>
    <w:rsid w:val="00CA0817"/>
    <w:rsid w:val="00CA2787"/>
    <w:rsid w:val="00CA2F21"/>
    <w:rsid w:val="00CA30DE"/>
    <w:rsid w:val="00CA402C"/>
    <w:rsid w:val="00CA4E75"/>
    <w:rsid w:val="00CA53B1"/>
    <w:rsid w:val="00CA7AD9"/>
    <w:rsid w:val="00CA7C13"/>
    <w:rsid w:val="00CB12AC"/>
    <w:rsid w:val="00CB13DD"/>
    <w:rsid w:val="00CB7EDC"/>
    <w:rsid w:val="00CC2A0A"/>
    <w:rsid w:val="00CC313A"/>
    <w:rsid w:val="00CC580E"/>
    <w:rsid w:val="00CC788A"/>
    <w:rsid w:val="00CD0245"/>
    <w:rsid w:val="00CD46E7"/>
    <w:rsid w:val="00CD4A86"/>
    <w:rsid w:val="00CD5531"/>
    <w:rsid w:val="00CD7143"/>
    <w:rsid w:val="00CE0EAD"/>
    <w:rsid w:val="00CE5266"/>
    <w:rsid w:val="00CE7466"/>
    <w:rsid w:val="00CF0D00"/>
    <w:rsid w:val="00D02980"/>
    <w:rsid w:val="00D02A5B"/>
    <w:rsid w:val="00D03EAB"/>
    <w:rsid w:val="00D04527"/>
    <w:rsid w:val="00D047A4"/>
    <w:rsid w:val="00D0482F"/>
    <w:rsid w:val="00D0541B"/>
    <w:rsid w:val="00D11FDA"/>
    <w:rsid w:val="00D15412"/>
    <w:rsid w:val="00D21FBC"/>
    <w:rsid w:val="00D226B9"/>
    <w:rsid w:val="00D238D4"/>
    <w:rsid w:val="00D25A62"/>
    <w:rsid w:val="00D2684E"/>
    <w:rsid w:val="00D31526"/>
    <w:rsid w:val="00D33A83"/>
    <w:rsid w:val="00D33CC3"/>
    <w:rsid w:val="00D3571A"/>
    <w:rsid w:val="00D3595D"/>
    <w:rsid w:val="00D36003"/>
    <w:rsid w:val="00D41E37"/>
    <w:rsid w:val="00D43852"/>
    <w:rsid w:val="00D443EF"/>
    <w:rsid w:val="00D46B43"/>
    <w:rsid w:val="00D529C6"/>
    <w:rsid w:val="00D62CA0"/>
    <w:rsid w:val="00D6317E"/>
    <w:rsid w:val="00D662B2"/>
    <w:rsid w:val="00D70940"/>
    <w:rsid w:val="00D71615"/>
    <w:rsid w:val="00D7395D"/>
    <w:rsid w:val="00D73AE6"/>
    <w:rsid w:val="00D76F50"/>
    <w:rsid w:val="00D77558"/>
    <w:rsid w:val="00D77688"/>
    <w:rsid w:val="00D80BB4"/>
    <w:rsid w:val="00D80E0D"/>
    <w:rsid w:val="00D81E96"/>
    <w:rsid w:val="00D82E8D"/>
    <w:rsid w:val="00D844BF"/>
    <w:rsid w:val="00D84920"/>
    <w:rsid w:val="00D87F05"/>
    <w:rsid w:val="00D9465D"/>
    <w:rsid w:val="00D959D2"/>
    <w:rsid w:val="00D9706E"/>
    <w:rsid w:val="00D972E7"/>
    <w:rsid w:val="00DA0B45"/>
    <w:rsid w:val="00DA2920"/>
    <w:rsid w:val="00DA2BE2"/>
    <w:rsid w:val="00DA3197"/>
    <w:rsid w:val="00DA3458"/>
    <w:rsid w:val="00DA4970"/>
    <w:rsid w:val="00DB2AB9"/>
    <w:rsid w:val="00DB2B85"/>
    <w:rsid w:val="00DB41C4"/>
    <w:rsid w:val="00DB67B7"/>
    <w:rsid w:val="00DB7EDB"/>
    <w:rsid w:val="00DC2287"/>
    <w:rsid w:val="00DC4830"/>
    <w:rsid w:val="00DC5865"/>
    <w:rsid w:val="00DD0778"/>
    <w:rsid w:val="00DD12AB"/>
    <w:rsid w:val="00DD195E"/>
    <w:rsid w:val="00DD6DFD"/>
    <w:rsid w:val="00DD7AD8"/>
    <w:rsid w:val="00DE49A6"/>
    <w:rsid w:val="00DE4CEC"/>
    <w:rsid w:val="00DE6662"/>
    <w:rsid w:val="00DF1ED8"/>
    <w:rsid w:val="00DF3B57"/>
    <w:rsid w:val="00DF562A"/>
    <w:rsid w:val="00E0023E"/>
    <w:rsid w:val="00E02EE5"/>
    <w:rsid w:val="00E0566F"/>
    <w:rsid w:val="00E0674B"/>
    <w:rsid w:val="00E124E1"/>
    <w:rsid w:val="00E1369F"/>
    <w:rsid w:val="00E13AEA"/>
    <w:rsid w:val="00E1757C"/>
    <w:rsid w:val="00E214FD"/>
    <w:rsid w:val="00E21533"/>
    <w:rsid w:val="00E245B9"/>
    <w:rsid w:val="00E26C9C"/>
    <w:rsid w:val="00E3015F"/>
    <w:rsid w:val="00E30E7A"/>
    <w:rsid w:val="00E335AE"/>
    <w:rsid w:val="00E35C15"/>
    <w:rsid w:val="00E40004"/>
    <w:rsid w:val="00E408C1"/>
    <w:rsid w:val="00E41D59"/>
    <w:rsid w:val="00E42134"/>
    <w:rsid w:val="00E430D1"/>
    <w:rsid w:val="00E43F88"/>
    <w:rsid w:val="00E44D46"/>
    <w:rsid w:val="00E47126"/>
    <w:rsid w:val="00E55B7C"/>
    <w:rsid w:val="00E56385"/>
    <w:rsid w:val="00E57991"/>
    <w:rsid w:val="00E618C0"/>
    <w:rsid w:val="00E63609"/>
    <w:rsid w:val="00E63926"/>
    <w:rsid w:val="00E67F65"/>
    <w:rsid w:val="00E70358"/>
    <w:rsid w:val="00E7258F"/>
    <w:rsid w:val="00E77B15"/>
    <w:rsid w:val="00E828B4"/>
    <w:rsid w:val="00E83E7A"/>
    <w:rsid w:val="00E8784D"/>
    <w:rsid w:val="00E92768"/>
    <w:rsid w:val="00E92B73"/>
    <w:rsid w:val="00E956BA"/>
    <w:rsid w:val="00E95D23"/>
    <w:rsid w:val="00E974EC"/>
    <w:rsid w:val="00EA0623"/>
    <w:rsid w:val="00EA2AEC"/>
    <w:rsid w:val="00EA7F13"/>
    <w:rsid w:val="00EB0196"/>
    <w:rsid w:val="00EB115C"/>
    <w:rsid w:val="00EB42D4"/>
    <w:rsid w:val="00EB480E"/>
    <w:rsid w:val="00EB49CD"/>
    <w:rsid w:val="00EB4CC8"/>
    <w:rsid w:val="00EB6E3A"/>
    <w:rsid w:val="00EC06E0"/>
    <w:rsid w:val="00EC0918"/>
    <w:rsid w:val="00EC0B81"/>
    <w:rsid w:val="00EC105D"/>
    <w:rsid w:val="00EC1211"/>
    <w:rsid w:val="00EC48FD"/>
    <w:rsid w:val="00EC4ACF"/>
    <w:rsid w:val="00EC7362"/>
    <w:rsid w:val="00ED0ECB"/>
    <w:rsid w:val="00ED0FC1"/>
    <w:rsid w:val="00ED1264"/>
    <w:rsid w:val="00ED39B0"/>
    <w:rsid w:val="00ED60A7"/>
    <w:rsid w:val="00ED73B2"/>
    <w:rsid w:val="00EE0C40"/>
    <w:rsid w:val="00EE2833"/>
    <w:rsid w:val="00EE4886"/>
    <w:rsid w:val="00EE5A0B"/>
    <w:rsid w:val="00EF0015"/>
    <w:rsid w:val="00EF1AC5"/>
    <w:rsid w:val="00EF49FB"/>
    <w:rsid w:val="00EF6541"/>
    <w:rsid w:val="00F00394"/>
    <w:rsid w:val="00F01B6D"/>
    <w:rsid w:val="00F043A1"/>
    <w:rsid w:val="00F06467"/>
    <w:rsid w:val="00F0705D"/>
    <w:rsid w:val="00F07A97"/>
    <w:rsid w:val="00F07E88"/>
    <w:rsid w:val="00F11228"/>
    <w:rsid w:val="00F179CD"/>
    <w:rsid w:val="00F2119B"/>
    <w:rsid w:val="00F21A10"/>
    <w:rsid w:val="00F21C34"/>
    <w:rsid w:val="00F242C3"/>
    <w:rsid w:val="00F245F0"/>
    <w:rsid w:val="00F25441"/>
    <w:rsid w:val="00F274EC"/>
    <w:rsid w:val="00F27D64"/>
    <w:rsid w:val="00F3076F"/>
    <w:rsid w:val="00F3111B"/>
    <w:rsid w:val="00F31A1C"/>
    <w:rsid w:val="00F3310E"/>
    <w:rsid w:val="00F37FB9"/>
    <w:rsid w:val="00F42D3A"/>
    <w:rsid w:val="00F450DD"/>
    <w:rsid w:val="00F45BD0"/>
    <w:rsid w:val="00F52E8E"/>
    <w:rsid w:val="00F53498"/>
    <w:rsid w:val="00F55A4C"/>
    <w:rsid w:val="00F56947"/>
    <w:rsid w:val="00F608B8"/>
    <w:rsid w:val="00F60A6B"/>
    <w:rsid w:val="00F619F9"/>
    <w:rsid w:val="00F62989"/>
    <w:rsid w:val="00F65653"/>
    <w:rsid w:val="00F65C4A"/>
    <w:rsid w:val="00F65D27"/>
    <w:rsid w:val="00F66B2F"/>
    <w:rsid w:val="00F7101C"/>
    <w:rsid w:val="00F71F54"/>
    <w:rsid w:val="00F74A06"/>
    <w:rsid w:val="00F756FA"/>
    <w:rsid w:val="00F76815"/>
    <w:rsid w:val="00F77825"/>
    <w:rsid w:val="00F81217"/>
    <w:rsid w:val="00F814A6"/>
    <w:rsid w:val="00F817F0"/>
    <w:rsid w:val="00F81E8E"/>
    <w:rsid w:val="00F81FBE"/>
    <w:rsid w:val="00F82468"/>
    <w:rsid w:val="00F86052"/>
    <w:rsid w:val="00F92E04"/>
    <w:rsid w:val="00F94A35"/>
    <w:rsid w:val="00F9682E"/>
    <w:rsid w:val="00F9766E"/>
    <w:rsid w:val="00FA0516"/>
    <w:rsid w:val="00FA37FF"/>
    <w:rsid w:val="00FA3846"/>
    <w:rsid w:val="00FA45D8"/>
    <w:rsid w:val="00FA4C4C"/>
    <w:rsid w:val="00FA50C1"/>
    <w:rsid w:val="00FA521F"/>
    <w:rsid w:val="00FA63E3"/>
    <w:rsid w:val="00FA6787"/>
    <w:rsid w:val="00FA6D79"/>
    <w:rsid w:val="00FB2C27"/>
    <w:rsid w:val="00FB2D94"/>
    <w:rsid w:val="00FB5344"/>
    <w:rsid w:val="00FC1190"/>
    <w:rsid w:val="00FC24C3"/>
    <w:rsid w:val="00FC2591"/>
    <w:rsid w:val="00FC3164"/>
    <w:rsid w:val="00FD0C2B"/>
    <w:rsid w:val="00FD1EA0"/>
    <w:rsid w:val="00FD2C1A"/>
    <w:rsid w:val="00FE04E4"/>
    <w:rsid w:val="00FE1A48"/>
    <w:rsid w:val="00FE481E"/>
    <w:rsid w:val="00FE4903"/>
    <w:rsid w:val="00FE5331"/>
    <w:rsid w:val="00FE5ACC"/>
    <w:rsid w:val="00FF0018"/>
    <w:rsid w:val="00FF420B"/>
    <w:rsid w:val="00FF6A99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A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DA319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66454"/>
    <w:pPr>
      <w:ind w:left="720"/>
    </w:pPr>
  </w:style>
  <w:style w:type="paragraph" w:styleId="Header">
    <w:name w:val="header"/>
    <w:basedOn w:val="Normal"/>
    <w:link w:val="Head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44D4"/>
  </w:style>
  <w:style w:type="paragraph" w:styleId="Footer">
    <w:name w:val="footer"/>
    <w:basedOn w:val="Normal"/>
    <w:link w:val="Foot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44D4"/>
  </w:style>
  <w:style w:type="paragraph" w:styleId="BalloonText">
    <w:name w:val="Balloon Text"/>
    <w:basedOn w:val="Normal"/>
    <w:link w:val="BalloonTextChar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7F1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F1FEC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F1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F1FEC"/>
    <w:rPr>
      <w:b/>
      <w:bCs/>
    </w:rPr>
  </w:style>
  <w:style w:type="paragraph" w:styleId="BodyText2">
    <w:name w:val="Body Text 2"/>
    <w:basedOn w:val="Normal"/>
    <w:link w:val="BodyText2Char"/>
    <w:uiPriority w:val="99"/>
    <w:rsid w:val="00EF654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F6541"/>
    <w:rPr>
      <w:rFonts w:eastAsia="Times New Roman"/>
      <w:lang w:eastAsia="en-US"/>
    </w:rPr>
  </w:style>
  <w:style w:type="paragraph" w:customStyle="1" w:styleId="1">
    <w:name w:val="Абзац списка1"/>
    <w:basedOn w:val="Normal"/>
    <w:uiPriority w:val="99"/>
    <w:rsid w:val="00A24CF9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9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A529C645F1668ECE7DAF2F3FC54F3FC60166693A3DA328CFE3C7305F66C21FB528C845F3FAF337E24E0CK5Q9J" TargetMode="External"/><Relationship Id="rId13" Type="http://schemas.openxmlformats.org/officeDocument/2006/relationships/hyperlink" Target="consultantplus://offline/ref=4D18C437B63CEEDF120B9CF1D2F7EADFAA0D6D212587FDF7A8FC16FEE6EFV4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A529C645F1668ECE7DAF2F3FC54F3FC60166693A3DA328CFE3C7305F66C21FB528C845F3FAF334E14D0DK5Q3J" TargetMode="External"/><Relationship Id="rId12" Type="http://schemas.openxmlformats.org/officeDocument/2006/relationships/hyperlink" Target="consultantplus://offline/ref=4D18C437B63CEEDF120B82FCC49BB4D6A200352C268BF5A1F5A34DA3B1FD80C7AF93C36811830AA4EDC7CBE6V1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9C657FE0ECE561881AAE9276B9EC4C8DA320259FFB2C9DF3E5B7820E11CCA54C6C6180ADA51g4EC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1A529C645F1668ECE7DAF2F3FC54F3FC60166693931A12ECCE3C7305F66C21FB528C845F3FAF334E14F0BK5Q9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9C657FE0ECE561881AAE9276B9EC4C8D2370254F6BE94D536027422E6139543C18F1408DF5440g4E8G" TargetMode="External"/><Relationship Id="rId10" Type="http://schemas.openxmlformats.org/officeDocument/2006/relationships/hyperlink" Target="consultantplus://offline/ref=D1A529C645F1668ECE7DAF2F3FC54F3FC60166693A3DA328CFE3C7305F66C21FB528C845F3FAF334E1480AK5Q1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A529C645F1668ECE7DAF2F3FC54F3FC60166693A3DA328CFE3C7305F66C21FB528C845F3FAF337E24B0FK5Q9J" TargetMode="External"/><Relationship Id="rId14" Type="http://schemas.openxmlformats.org/officeDocument/2006/relationships/hyperlink" Target="consultantplus://offline/ref=A9C657FE0ECE561881AAE9276B9EC4C8D2370254F6BE94D536027422E6139543C18F1408DF5445g4E5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311</TotalTime>
  <Pages>8</Pages>
  <Words>3086</Words>
  <Characters>17594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Андреевка</cp:lastModifiedBy>
  <cp:revision>56</cp:revision>
  <cp:lastPrinted>2015-12-02T09:31:00Z</cp:lastPrinted>
  <dcterms:created xsi:type="dcterms:W3CDTF">2014-11-10T08:14:00Z</dcterms:created>
  <dcterms:modified xsi:type="dcterms:W3CDTF">2015-12-31T04:11:00Z</dcterms:modified>
</cp:coreProperties>
</file>